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91B" w:rsidRDefault="00C9191B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9191B" w:rsidRDefault="00C9191B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9191B" w:rsidRDefault="00C9191B" w:rsidP="004D6D9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C9191B" w:rsidRDefault="00C9191B" w:rsidP="004D6D97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9191B">
        <w:tc>
          <w:tcPr>
            <w:tcW w:w="1384" w:type="dxa"/>
            <w:vMerge w:val="restart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9191B">
        <w:tc>
          <w:tcPr>
            <w:tcW w:w="1384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собствен</w:t>
            </w:r>
          </w:p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ности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Страна располо</w:t>
            </w:r>
          </w:p>
          <w:p w:rsidR="00C9191B" w:rsidRPr="00DD17BA" w:rsidRDefault="00C9191B" w:rsidP="00DD17BA">
            <w:pPr>
              <w:jc w:val="center"/>
              <w:rPr>
                <w:sz w:val="20"/>
                <w:szCs w:val="20"/>
                <w:lang w:eastAsia="en-US"/>
              </w:rPr>
            </w:pPr>
            <w:r w:rsidRPr="00DD17BA">
              <w:rPr>
                <w:sz w:val="20"/>
                <w:szCs w:val="20"/>
                <w:lang w:eastAsia="en-US"/>
              </w:rPr>
              <w:t>жения</w:t>
            </w:r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9191B" w:rsidRDefault="00C9191B">
            <w:pPr>
              <w:rPr>
                <w:lang w:eastAsia="en-US"/>
              </w:rPr>
            </w:pPr>
          </w:p>
        </w:tc>
      </w:tr>
      <w:tr w:rsidR="00C9191B">
        <w:trPr>
          <w:trHeight w:val="2447"/>
        </w:trPr>
        <w:tc>
          <w:tcPr>
            <w:tcW w:w="1384" w:type="dxa"/>
          </w:tcPr>
          <w:p w:rsidR="00C9191B" w:rsidRPr="00DD17BA" w:rsidRDefault="00C9191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Костенко О.А.</w:t>
            </w:r>
          </w:p>
        </w:tc>
        <w:tc>
          <w:tcPr>
            <w:tcW w:w="1602" w:type="dxa"/>
          </w:tcPr>
          <w:p w:rsidR="00C9191B" w:rsidRDefault="00C9191B" w:rsidP="0046303F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 xml:space="preserve">Директор МБОУ </w:t>
            </w:r>
            <w:r>
              <w:rPr>
                <w:color w:val="333333"/>
                <w:lang w:eastAsia="en-US"/>
              </w:rPr>
              <w:t>«Коелгин</w:t>
            </w:r>
          </w:p>
          <w:p w:rsidR="00C9191B" w:rsidRPr="00DD17BA" w:rsidRDefault="00C9191B" w:rsidP="0046303F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ская</w:t>
            </w:r>
            <w:r w:rsidRPr="00DD17BA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C9191B" w:rsidRDefault="00C9191B">
            <w:pPr>
              <w:rPr>
                <w:lang w:eastAsia="en-US"/>
              </w:rPr>
            </w:pPr>
          </w:p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Инди-видуальная</w:t>
            </w:r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Инди-видуль-ная</w:t>
            </w: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79724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86</w:t>
            </w:r>
            <w:r w:rsidRPr="00DD17BA">
              <w:rPr>
                <w:color w:val="333333"/>
                <w:lang w:eastAsia="en-US"/>
              </w:rPr>
              <w:t>,4</w:t>
            </w: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892</w:t>
            </w:r>
          </w:p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  <w:r w:rsidRPr="00DD17BA">
              <w:rPr>
                <w:color w:val="333333"/>
                <w:lang w:eastAsia="en-US"/>
              </w:rPr>
              <w:t>Россия</w:t>
            </w:r>
          </w:p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Default="00C9191B" w:rsidP="008A37A9">
            <w:pPr>
              <w:rPr>
                <w:color w:val="333333"/>
                <w:lang w:eastAsia="en-US"/>
              </w:rPr>
            </w:pPr>
          </w:p>
          <w:p w:rsidR="00C9191B" w:rsidRPr="00DD17BA" w:rsidRDefault="00C9191B" w:rsidP="008A37A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9191B" w:rsidRDefault="00C9191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333333"/>
                <w:lang w:eastAsia="en-US"/>
              </w:rPr>
            </w:pPr>
          </w:p>
          <w:p w:rsidR="00C9191B" w:rsidRPr="00DD17BA" w:rsidRDefault="00C9191B" w:rsidP="00797248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 w:rsidP="0079724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C9191B" w:rsidRDefault="00C9191B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 Хундай Солярис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691539,75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333333"/>
                <w:lang w:val="en-US" w:eastAsia="en-US"/>
              </w:rPr>
            </w:pPr>
          </w:p>
        </w:tc>
      </w:tr>
      <w:tr w:rsidR="00C9191B">
        <w:trPr>
          <w:trHeight w:val="839"/>
        </w:trPr>
        <w:tc>
          <w:tcPr>
            <w:tcW w:w="1384" w:type="dxa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ра</w:t>
            </w:r>
          </w:p>
        </w:tc>
        <w:tc>
          <w:tcPr>
            <w:tcW w:w="1080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Индивидуаль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58,8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C9191B" w:rsidRPr="00DD17BA" w:rsidRDefault="00C9191B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144316,11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</w:tr>
      <w:tr w:rsidR="00C9191B">
        <w:trPr>
          <w:trHeight w:val="839"/>
        </w:trPr>
        <w:tc>
          <w:tcPr>
            <w:tcW w:w="1384" w:type="dxa"/>
          </w:tcPr>
          <w:p w:rsidR="00C9191B" w:rsidRDefault="00C9191B" w:rsidP="00DD17B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C9191B" w:rsidRPr="00DD17BA" w:rsidRDefault="00C9191B" w:rsidP="00DD17BA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9191B" w:rsidRPr="00DD17BA" w:rsidRDefault="00C9191B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1)</w:t>
            </w:r>
          </w:p>
          <w:p w:rsidR="00C9191B" w:rsidRPr="00DD17BA" w:rsidRDefault="00C9191B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Квартира</w:t>
            </w:r>
          </w:p>
          <w:p w:rsidR="00C9191B" w:rsidRPr="00DD17BA" w:rsidRDefault="00C9191B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2) Земель</w:t>
            </w:r>
          </w:p>
          <w:p w:rsidR="00C9191B" w:rsidRPr="00DD17BA" w:rsidRDefault="00C9191B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ный</w:t>
            </w:r>
          </w:p>
          <w:p w:rsidR="00C9191B" w:rsidRPr="00DD17BA" w:rsidRDefault="00C9191B" w:rsidP="00385E35">
            <w:pPr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участок</w:t>
            </w:r>
          </w:p>
        </w:tc>
        <w:tc>
          <w:tcPr>
            <w:tcW w:w="1080" w:type="dxa"/>
          </w:tcPr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86,4</w:t>
            </w:r>
          </w:p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</w:p>
          <w:p w:rsidR="00C9191B" w:rsidRDefault="00C9191B" w:rsidP="00385E35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892</w:t>
            </w:r>
          </w:p>
        </w:tc>
        <w:tc>
          <w:tcPr>
            <w:tcW w:w="1080" w:type="dxa"/>
          </w:tcPr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</w:p>
          <w:p w:rsidR="00C9191B" w:rsidRPr="00DD17BA" w:rsidRDefault="00C9191B" w:rsidP="00385E35">
            <w:pPr>
              <w:jc w:val="center"/>
              <w:rPr>
                <w:color w:val="800000"/>
                <w:lang w:eastAsia="en-US"/>
              </w:rPr>
            </w:pPr>
            <w:r w:rsidRPr="00DD17BA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9191B" w:rsidRDefault="00C9191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C9191B" w:rsidRPr="00DD17BA" w:rsidRDefault="00C9191B">
            <w:pPr>
              <w:rPr>
                <w:color w:val="800000"/>
                <w:lang w:eastAsia="en-US"/>
              </w:rPr>
            </w:pPr>
          </w:p>
        </w:tc>
      </w:tr>
    </w:tbl>
    <w:p w:rsidR="00C9191B" w:rsidRDefault="00C9191B" w:rsidP="004D6D97">
      <w:pPr>
        <w:rPr>
          <w:color w:val="800000"/>
        </w:rPr>
      </w:pPr>
    </w:p>
    <w:p w:rsidR="00C9191B" w:rsidRDefault="00C9191B" w:rsidP="004D6D97"/>
    <w:p w:rsidR="00C9191B" w:rsidRDefault="00C9191B"/>
    <w:sectPr w:rsidR="00C9191B" w:rsidSect="004D6D9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D97"/>
    <w:rsid w:val="000B3F75"/>
    <w:rsid w:val="001F4DB4"/>
    <w:rsid w:val="00243B2B"/>
    <w:rsid w:val="00250A9C"/>
    <w:rsid w:val="00310B06"/>
    <w:rsid w:val="00350954"/>
    <w:rsid w:val="00385E35"/>
    <w:rsid w:val="004342FE"/>
    <w:rsid w:val="0046303F"/>
    <w:rsid w:val="004D6D97"/>
    <w:rsid w:val="004E1EB2"/>
    <w:rsid w:val="00503F88"/>
    <w:rsid w:val="005279E2"/>
    <w:rsid w:val="00636BB9"/>
    <w:rsid w:val="00697A0A"/>
    <w:rsid w:val="006A0680"/>
    <w:rsid w:val="00755A38"/>
    <w:rsid w:val="00787E68"/>
    <w:rsid w:val="00797248"/>
    <w:rsid w:val="007A4AFC"/>
    <w:rsid w:val="008029CC"/>
    <w:rsid w:val="008A37A9"/>
    <w:rsid w:val="008D58D5"/>
    <w:rsid w:val="008E75D5"/>
    <w:rsid w:val="009C5038"/>
    <w:rsid w:val="00B30670"/>
    <w:rsid w:val="00C9191B"/>
    <w:rsid w:val="00CA60E9"/>
    <w:rsid w:val="00D742BB"/>
    <w:rsid w:val="00DB2B5D"/>
    <w:rsid w:val="00DD17BA"/>
    <w:rsid w:val="00DF2E36"/>
    <w:rsid w:val="00E068AD"/>
    <w:rsid w:val="00EB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D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6D9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</TotalTime>
  <Pages>2</Pages>
  <Words>154</Words>
  <Characters>883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2014-05-08T04:48:00Z</dcterms:created>
  <dcterms:modified xsi:type="dcterms:W3CDTF">2018-04-28T04:00:00Z</dcterms:modified>
</cp:coreProperties>
</file>